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E1304A" w14:textId="3AC705DD" w:rsidR="00272CD9" w:rsidRDefault="00272CD9" w:rsidP="00272C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RADEFORD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</w:t>
      </w:r>
      <w:r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21067FD2" w14:textId="77777777" w:rsidR="00272CD9" w:rsidRDefault="00272CD9" w:rsidP="00272C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14:paraId="1162555D" w14:textId="77777777" w:rsidR="00272CD9" w:rsidRDefault="00272CD9" w:rsidP="00272C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2FF499" w14:textId="77777777" w:rsidR="00272CD9" w:rsidRDefault="00272CD9" w:rsidP="00272C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9B7F25" w14:textId="263C7C7E" w:rsidR="00272CD9" w:rsidRDefault="00272CD9" w:rsidP="00272C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Jun.1404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tonsure.   </w:t>
      </w:r>
    </w:p>
    <w:p w14:paraId="38697746" w14:textId="5C65647B" w:rsidR="00272CD9" w:rsidRDefault="00272CD9" w:rsidP="00272C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(“Stafford Register” pp.435 and 42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4111812F" w14:textId="77777777" w:rsidR="00272CD9" w:rsidRDefault="00272CD9" w:rsidP="00272C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95D039" w14:textId="77777777" w:rsidR="00272CD9" w:rsidRDefault="00272CD9" w:rsidP="00272CD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6206FB" w14:textId="77777777" w:rsidR="00272CD9" w:rsidRDefault="00272CD9" w:rsidP="00272CD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2021</w:t>
      </w:r>
    </w:p>
    <w:p w14:paraId="7A55BE04" w14:textId="30B290B8" w:rsidR="00BA00AB" w:rsidRPr="00272CD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72CD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7EF8B" w14:textId="77777777" w:rsidR="00272CD9" w:rsidRDefault="00272CD9" w:rsidP="009139A6">
      <w:r>
        <w:separator/>
      </w:r>
    </w:p>
  </w:endnote>
  <w:endnote w:type="continuationSeparator" w:id="0">
    <w:p w14:paraId="4EF74D59" w14:textId="77777777" w:rsidR="00272CD9" w:rsidRDefault="00272CD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A2DD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F5E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BE8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79EAE" w14:textId="77777777" w:rsidR="00272CD9" w:rsidRDefault="00272CD9" w:rsidP="009139A6">
      <w:r>
        <w:separator/>
      </w:r>
    </w:p>
  </w:footnote>
  <w:footnote w:type="continuationSeparator" w:id="0">
    <w:p w14:paraId="6ADA4EF1" w14:textId="77777777" w:rsidR="00272CD9" w:rsidRDefault="00272CD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C72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1212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512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CD9"/>
    <w:rsid w:val="000666E0"/>
    <w:rsid w:val="002510B7"/>
    <w:rsid w:val="00272CD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F98F2B"/>
  <w15:chartTrackingRefBased/>
  <w15:docId w15:val="{F2B30445-C78B-4417-9B51-65C14DB73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2021-05-13T10:04:00Z</dcterms:created>
  <dcterms:modified xsi:type="dcterms:W3CDTF">2021-05-13T10:05:00Z</dcterms:modified>
</cp:coreProperties>
</file>